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69C8132" w:rsidR="003B3C8C" w:rsidRDefault="00827ED7"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E43BB9">
        <w:rPr>
          <w:b/>
          <w:noProof/>
          <w:sz w:val="24"/>
        </w:rPr>
        <w:t>1547</w:t>
      </w:r>
    </w:p>
    <w:p w14:paraId="2BE1FB03" w14:textId="514BF11F" w:rsidR="003B3C8C" w:rsidRDefault="00827ED7"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F3C2D2" w:rsidR="001E41F3" w:rsidRPr="00410371" w:rsidRDefault="00E71623" w:rsidP="00E71623">
            <w:pPr>
              <w:pStyle w:val="CRCoverPage"/>
              <w:wordWrap w:val="0"/>
              <w:spacing w:after="0"/>
              <w:ind w:right="14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7A81B1" w:rsidR="001E41F3" w:rsidRPr="00410371" w:rsidRDefault="00E43BB9" w:rsidP="00547111">
            <w:pPr>
              <w:pStyle w:val="CRCoverPage"/>
              <w:spacing w:after="0"/>
              <w:rPr>
                <w:noProof/>
              </w:rPr>
            </w:pPr>
            <w:r>
              <w:rPr>
                <w:b/>
                <w:noProof/>
                <w:sz w:val="28"/>
              </w:rPr>
              <w:t>4085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4081A8" w:rsidR="001E41F3" w:rsidRPr="00410371" w:rsidRDefault="00E7162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92785D" w:rsidR="00E12BEA" w:rsidRDefault="00E12BEA" w:rsidP="00E12BEA">
            <w:pPr>
              <w:pStyle w:val="CRCoverPage"/>
              <w:spacing w:after="0"/>
              <w:rPr>
                <w:lang w:eastAsia="zh-CN"/>
              </w:rPr>
            </w:pPr>
            <w:r>
              <w:t>Correction on creating Qos</w:t>
            </w:r>
            <w:r>
              <w:rPr>
                <w:rFonts w:hint="eastAsia"/>
                <w:lang w:eastAsia="zh-CN"/>
              </w:rPr>
              <w:t xml:space="preserve"> </w:t>
            </w:r>
            <w:r>
              <w:rPr>
                <w:lang w:eastAsia="zh-CN"/>
              </w:rPr>
              <w:t>rul</w:t>
            </w:r>
            <w:r>
              <w:t xml:space="preserve">e </w:t>
            </w:r>
            <w:r w:rsidRPr="00E12BEA">
              <w:t>in an ACTIVATE DEDICATED EPS BEARER CONTEXT REQUEST</w:t>
            </w:r>
            <w:r>
              <w:t xml:space="preserve">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7F7F77">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96B4D5" w:rsidR="001E41F3" w:rsidRDefault="00827ED7" w:rsidP="007F7F77">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EE4196" w:rsidR="001E41F3" w:rsidRDefault="00827ED7" w:rsidP="007F7F77">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FE588" w14:textId="78D34E36" w:rsidR="0000595C" w:rsidRDefault="0000595C" w:rsidP="00291B9F">
            <w:pPr>
              <w:pStyle w:val="CRCoverPage"/>
              <w:spacing w:after="0"/>
              <w:rPr>
                <w:noProof/>
                <w:lang w:eastAsia="zh-CN"/>
              </w:rPr>
            </w:pPr>
            <w:r>
              <w:rPr>
                <w:noProof/>
                <w:lang w:eastAsia="zh-CN"/>
              </w:rPr>
              <w:t>The same Qos flow identifier(QFI) shouldn’t be stored for diffferent EPS bearer context belong</w:t>
            </w:r>
            <w:r w:rsidR="00065DC9">
              <w:rPr>
                <w:noProof/>
                <w:lang w:eastAsia="zh-CN"/>
              </w:rPr>
              <w:t>ing</w:t>
            </w:r>
            <w:r>
              <w:rPr>
                <w:noProof/>
                <w:lang w:eastAsia="zh-CN"/>
              </w:rPr>
              <w:t xml:space="preserve"> to the same PDN conntection. See below</w:t>
            </w:r>
            <w:r w:rsidR="00B43BA7">
              <w:rPr>
                <w:noProof/>
                <w:lang w:eastAsia="zh-CN"/>
              </w:rPr>
              <w:t xml:space="preserve"> s</w:t>
            </w:r>
            <w:r w:rsidR="00D54028">
              <w:rPr>
                <w:noProof/>
                <w:lang w:eastAsia="zh-CN"/>
              </w:rPr>
              <w:t>emantic error</w:t>
            </w:r>
            <w:r>
              <w:rPr>
                <w:noProof/>
                <w:lang w:eastAsia="zh-CN"/>
              </w:rPr>
              <w:t>:</w:t>
            </w:r>
          </w:p>
          <w:p w14:paraId="012C33E7" w14:textId="14958DD0" w:rsidR="0000595C" w:rsidRPr="00B43BA7" w:rsidRDefault="00B43BA7" w:rsidP="00B43BA7">
            <w:pPr>
              <w:pStyle w:val="B2"/>
              <w:rPr>
                <w:i/>
                <w:sz w:val="18"/>
              </w:rPr>
            </w:pPr>
            <w:r w:rsidRPr="00B43BA7">
              <w:rPr>
                <w:i/>
                <w:sz w:val="18"/>
              </w:rPr>
              <w:t>7)</w:t>
            </w:r>
            <w:r w:rsidRPr="00B43BA7">
              <w:rPr>
                <w:i/>
                <w:sz w:val="18"/>
              </w:rPr>
              <w:tab/>
              <w:t xml:space="preserve">When the flow description operation is received in an ACTIVATE DEDICATED EPS BEARER CONTEXT REQUEST message, the flow description operation is "Create new QoS flow description" and there is already an existing QoS flow description with the </w:t>
            </w:r>
            <w:r w:rsidRPr="00B43BA7">
              <w:rPr>
                <w:i/>
                <w:sz w:val="18"/>
                <w:highlight w:val="cyan"/>
              </w:rPr>
              <w:t>same QoS flow identifier</w:t>
            </w:r>
            <w:r w:rsidRPr="00B43BA7">
              <w:rPr>
                <w:i/>
                <w:sz w:val="18"/>
              </w:rPr>
              <w:t xml:space="preserve"> stored for an EPS bearer context </w:t>
            </w:r>
            <w:r w:rsidRPr="00B43BA7">
              <w:rPr>
                <w:i/>
                <w:sz w:val="18"/>
                <w:highlight w:val="cyan"/>
              </w:rPr>
              <w:t>different</w:t>
            </w:r>
            <w:r w:rsidRPr="00B43BA7">
              <w:rPr>
                <w:i/>
                <w:sz w:val="18"/>
              </w:rPr>
              <w:t xml:space="preserve"> from the EPS bearer context being activated and </w:t>
            </w:r>
            <w:r w:rsidRPr="00FC07B0">
              <w:rPr>
                <w:i/>
                <w:sz w:val="18"/>
                <w:highlight w:val="cyan"/>
              </w:rPr>
              <w:t>belonging to</w:t>
            </w:r>
            <w:r w:rsidRPr="00B43BA7">
              <w:rPr>
                <w:i/>
                <w:sz w:val="18"/>
              </w:rPr>
              <w:t xml:space="preserve"> the </w:t>
            </w:r>
            <w:r w:rsidRPr="00065DC9">
              <w:rPr>
                <w:i/>
                <w:sz w:val="18"/>
                <w:highlight w:val="cyan"/>
              </w:rPr>
              <w:t>same PDN connection</w:t>
            </w:r>
            <w:r w:rsidRPr="00B43BA7">
              <w:rPr>
                <w:i/>
                <w:sz w:val="18"/>
              </w:rPr>
              <w:t xml:space="preserve"> as the EPS bearer context being activated.</w:t>
            </w:r>
          </w:p>
          <w:p w14:paraId="7BB85107" w14:textId="50B154F4" w:rsidR="001E41F3" w:rsidRDefault="00C63703" w:rsidP="00291B9F">
            <w:pPr>
              <w:pStyle w:val="CRCoverPage"/>
              <w:rPr>
                <w:noProof/>
                <w:lang w:eastAsia="zh-CN"/>
              </w:rPr>
            </w:pPr>
            <w:r>
              <w:rPr>
                <w:rFonts w:hint="eastAsia"/>
                <w:noProof/>
                <w:lang w:eastAsia="zh-CN"/>
              </w:rPr>
              <w:t>When</w:t>
            </w:r>
            <w:r>
              <w:rPr>
                <w:noProof/>
                <w:lang w:eastAsia="zh-CN"/>
              </w:rPr>
              <w:t xml:space="preserve"> the rule operation is ”Create new Qos rule” in </w:t>
            </w:r>
            <w:r w:rsidRPr="00C63703">
              <w:rPr>
                <w:noProof/>
                <w:lang w:eastAsia="zh-CN"/>
              </w:rPr>
              <w:t>ACTIVATE DEDICATED EPS BEARER CONTEXT REQUEST</w:t>
            </w:r>
            <w:r>
              <w:rPr>
                <w:noProof/>
                <w:lang w:eastAsia="zh-CN"/>
              </w:rPr>
              <w:t xml:space="preserve"> message, the Qos flow identifier(QFI) filled in the </w:t>
            </w:r>
            <w:r w:rsidR="004B17FF">
              <w:rPr>
                <w:noProof/>
                <w:lang w:eastAsia="zh-CN"/>
              </w:rPr>
              <w:t xml:space="preserve">Qos rule IE that has already existed for an </w:t>
            </w:r>
            <w:r w:rsidR="00D54028">
              <w:rPr>
                <w:noProof/>
                <w:lang w:eastAsia="zh-CN"/>
              </w:rPr>
              <w:t xml:space="preserve">different </w:t>
            </w:r>
            <w:r w:rsidR="004B17FF">
              <w:rPr>
                <w:noProof/>
                <w:lang w:eastAsia="zh-CN"/>
              </w:rPr>
              <w:t xml:space="preserve">EPS bearer context </w:t>
            </w:r>
            <w:r w:rsidR="00D54028" w:rsidRPr="00D54028">
              <w:rPr>
                <w:noProof/>
                <w:lang w:eastAsia="zh-CN"/>
              </w:rPr>
              <w:t>from the EPS bearer context being activated</w:t>
            </w:r>
            <w:r w:rsidR="00A313B7">
              <w:rPr>
                <w:noProof/>
                <w:lang w:eastAsia="zh-CN"/>
              </w:rPr>
              <w:t xml:space="preserve"> and belonging</w:t>
            </w:r>
            <w:r w:rsidR="00D54028">
              <w:rPr>
                <w:noProof/>
                <w:lang w:eastAsia="zh-CN"/>
              </w:rPr>
              <w:t xml:space="preserve"> </w:t>
            </w:r>
            <w:r w:rsidR="00A313B7" w:rsidRPr="00A313B7">
              <w:rPr>
                <w:noProof/>
                <w:lang w:eastAsia="zh-CN"/>
              </w:rPr>
              <w:t xml:space="preserve">to the same PDN connection </w:t>
            </w:r>
            <w:r w:rsidR="00D54028">
              <w:rPr>
                <w:noProof/>
                <w:lang w:eastAsia="zh-CN"/>
              </w:rPr>
              <w:t>is considered wro</w:t>
            </w:r>
            <w:r w:rsidR="00065DC9">
              <w:rPr>
                <w:noProof/>
                <w:lang w:eastAsia="zh-CN"/>
              </w:rPr>
              <w:t xml:space="preserve">ng; </w:t>
            </w:r>
            <w:r w:rsidR="00D54028">
              <w:rPr>
                <w:noProof/>
                <w:lang w:eastAsia="zh-CN"/>
              </w:rPr>
              <w:t>but belong</w:t>
            </w:r>
            <w:r w:rsidR="00A313B7">
              <w:rPr>
                <w:noProof/>
                <w:lang w:eastAsia="zh-CN"/>
              </w:rPr>
              <w:t>ing</w:t>
            </w:r>
            <w:r w:rsidR="00D54028">
              <w:rPr>
                <w:noProof/>
                <w:lang w:eastAsia="zh-CN"/>
              </w:rPr>
              <w:t xml:space="preserve"> to the different PDN connections is considered</w:t>
            </w:r>
            <w:r w:rsidR="00291B9F">
              <w:rPr>
                <w:noProof/>
                <w:lang w:eastAsia="zh-CN"/>
              </w:rPr>
              <w:t xml:space="preserve"> ok. Thus, the following semantic error case</w:t>
            </w:r>
            <w:r w:rsidR="00D54028">
              <w:rPr>
                <w:noProof/>
                <w:lang w:eastAsia="zh-CN"/>
              </w:rPr>
              <w:t xml:space="preserve"> </w:t>
            </w:r>
            <w:r w:rsidR="00A313B7">
              <w:rPr>
                <w:noProof/>
                <w:lang w:eastAsia="zh-CN"/>
              </w:rPr>
              <w:t xml:space="preserve">needs </w:t>
            </w:r>
            <w:r w:rsidR="00291B9F">
              <w:rPr>
                <w:noProof/>
                <w:lang w:eastAsia="zh-CN"/>
              </w:rPr>
              <w:t>to be limited to</w:t>
            </w:r>
            <w:r w:rsidR="00913736">
              <w:rPr>
                <w:noProof/>
                <w:lang w:eastAsia="zh-CN"/>
              </w:rPr>
              <w:t xml:space="preserve"> the </w:t>
            </w:r>
            <w:r w:rsidR="00A313B7" w:rsidRPr="00A313B7">
              <w:rPr>
                <w:noProof/>
                <w:lang w:eastAsia="zh-CN"/>
              </w:rPr>
              <w:t>same PDN connection</w:t>
            </w:r>
            <w:r w:rsidR="00913736">
              <w:rPr>
                <w:noProof/>
                <w:lang w:eastAsia="zh-CN"/>
              </w:rPr>
              <w:t>.</w:t>
            </w:r>
          </w:p>
          <w:p w14:paraId="4AB1CFBA" w14:textId="53D17B9B" w:rsidR="00B43BA7" w:rsidRPr="00A313B7" w:rsidRDefault="00065DC9" w:rsidP="00A313B7">
            <w:pPr>
              <w:pStyle w:val="B2"/>
              <w:rPr>
                <w:i/>
                <w:sz w:val="18"/>
              </w:rPr>
            </w:pPr>
            <w:r w:rsidRPr="00065DC9">
              <w:rPr>
                <w:i/>
                <w:sz w:val="18"/>
              </w:rPr>
              <w:t>9)</w:t>
            </w:r>
            <w:r w:rsidRPr="00065DC9">
              <w:rPr>
                <w:i/>
                <w:sz w:val="18"/>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5DF410" w:rsidR="001E41F3" w:rsidRDefault="00291B9F" w:rsidP="00291B9F">
            <w:pPr>
              <w:pStyle w:val="CRCoverPage"/>
              <w:spacing w:after="0"/>
              <w:rPr>
                <w:noProof/>
                <w:lang w:eastAsia="zh-CN"/>
              </w:rPr>
            </w:pPr>
            <w:r>
              <w:rPr>
                <w:noProof/>
                <w:lang w:eastAsia="zh-CN"/>
              </w:rPr>
              <w:t>The semantic error case is limited to the same PDN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BB6F6A" w:rsidR="001E41F3" w:rsidRDefault="00291B9F" w:rsidP="00291B9F">
            <w:pPr>
              <w:pStyle w:val="CRCoverPage"/>
              <w:spacing w:after="0"/>
              <w:rPr>
                <w:noProof/>
                <w:lang w:eastAsia="zh-CN"/>
              </w:rPr>
            </w:pPr>
            <w:r>
              <w:rPr>
                <w:noProof/>
                <w:lang w:eastAsia="zh-CN"/>
              </w:rPr>
              <w:t xml:space="preserve">The semantic error case </w:t>
            </w:r>
            <w:r w:rsidR="00FC07B0">
              <w:rPr>
                <w:noProof/>
                <w:lang w:eastAsia="zh-CN"/>
              </w:rPr>
              <w:t>may cover</w:t>
            </w:r>
            <w:r>
              <w:rPr>
                <w:noProof/>
                <w:lang w:eastAsia="zh-CN"/>
              </w:rPr>
              <w:t xml:space="preserve"> the right sub-case.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D9423D" w:rsidR="001E41F3" w:rsidRDefault="00E20070" w:rsidP="00E20070">
            <w:pPr>
              <w:pStyle w:val="CRCoverPage"/>
              <w:spacing w:after="0"/>
              <w:rPr>
                <w:noProof/>
                <w:lang w:eastAsia="zh-CN"/>
              </w:rPr>
            </w:pPr>
            <w:r>
              <w:rPr>
                <w:rFonts w:hint="eastAsia"/>
                <w:noProof/>
                <w:lang w:eastAsia="zh-CN"/>
              </w:rPr>
              <w:t>6</w:t>
            </w:r>
            <w:r>
              <w:rPr>
                <w:noProof/>
                <w:lang w:eastAsia="zh-CN"/>
              </w:rP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Pr="008C6D0B" w:rsidRDefault="008C6D0B" w:rsidP="008C6D0B">
      <w:pPr>
        <w:jc w:val="center"/>
        <w:rPr>
          <w:noProof/>
          <w:highlight w:val="green"/>
        </w:rPr>
      </w:pPr>
      <w:r>
        <w:rPr>
          <w:noProof/>
          <w:highlight w:val="green"/>
        </w:rPr>
        <w:lastRenderedPageBreak/>
        <w:t>*****First change *****</w:t>
      </w:r>
    </w:p>
    <w:p w14:paraId="30EC6E4D" w14:textId="77777777" w:rsidR="004E7876" w:rsidRPr="00C607F7" w:rsidRDefault="004E7876" w:rsidP="004E7876">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82895936"/>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795059E2" w14:textId="77777777" w:rsidR="004E7876" w:rsidRPr="00634115" w:rsidRDefault="004E7876" w:rsidP="004E787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A95321C" w14:textId="77777777" w:rsidR="004E7876" w:rsidRDefault="004E7876" w:rsidP="004E787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8B00B26" w14:textId="77777777" w:rsidR="004E7876" w:rsidRDefault="004E7876" w:rsidP="004E787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4A8ACBC" w14:textId="77777777" w:rsidR="004E7876" w:rsidRDefault="004E7876" w:rsidP="004E787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5F792C6" w14:textId="77777777" w:rsidR="004E7876" w:rsidRPr="00634115" w:rsidRDefault="004E7876" w:rsidP="004E7876">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C66DAD" w14:textId="77777777" w:rsidR="004E7876" w:rsidRPr="00AD1173" w:rsidRDefault="004E7876" w:rsidP="004E7876">
      <w:pPr>
        <w:pStyle w:val="B1"/>
      </w:pPr>
      <w:r>
        <w:t>a)</w:t>
      </w:r>
      <w:r w:rsidRPr="00AD1173">
        <w:tab/>
        <w:t>the PDU session type of the PDU session shall be mapped to the PDN type of the default EPS bearer context as follows:</w:t>
      </w:r>
    </w:p>
    <w:p w14:paraId="386A6515" w14:textId="77777777" w:rsidR="004E7876" w:rsidRPr="00AD1173" w:rsidRDefault="004E7876" w:rsidP="004E7876">
      <w:pPr>
        <w:pStyle w:val="B2"/>
      </w:pPr>
      <w:r w:rsidRPr="00AD1173">
        <w:t>1)</w:t>
      </w:r>
      <w:r w:rsidRPr="00AD1173">
        <w:tab/>
        <w:t>the PDN type shall be set to "non-IP" if the PDU session type is "Unstructured";</w:t>
      </w:r>
    </w:p>
    <w:p w14:paraId="64B4AB4C" w14:textId="77777777" w:rsidR="004E7876" w:rsidRPr="00AD1173" w:rsidRDefault="004E7876" w:rsidP="004E7876">
      <w:pPr>
        <w:pStyle w:val="B2"/>
      </w:pPr>
      <w:r w:rsidRPr="00AD1173">
        <w:t>2)</w:t>
      </w:r>
      <w:r w:rsidRPr="00AD1173">
        <w:tab/>
        <w:t>the PDN type shall be set to "IPv4" if the PDU session type is "IPv4";</w:t>
      </w:r>
    </w:p>
    <w:p w14:paraId="021C6631" w14:textId="77777777" w:rsidR="004E7876" w:rsidRPr="00AD1173" w:rsidRDefault="004E7876" w:rsidP="004E7876">
      <w:pPr>
        <w:pStyle w:val="B2"/>
      </w:pPr>
      <w:r w:rsidRPr="00AD1173">
        <w:t>3)</w:t>
      </w:r>
      <w:r w:rsidRPr="00AD1173">
        <w:tab/>
        <w:t>the PDN type shall be set to "IPv6" if the PDU session type is "IPv6";</w:t>
      </w:r>
    </w:p>
    <w:p w14:paraId="168928A4" w14:textId="77777777" w:rsidR="004E7876" w:rsidRPr="00AD1173" w:rsidRDefault="004E7876" w:rsidP="004E7876">
      <w:pPr>
        <w:pStyle w:val="B2"/>
      </w:pPr>
      <w:r w:rsidRPr="00DB5AAE">
        <w:t>4)</w:t>
      </w:r>
      <w:r w:rsidRPr="00DB5AAE">
        <w:tab/>
        <w:t>the PDN type shall be set to "IPv4v6" if the PDU session type is "IPv4v6";</w:t>
      </w:r>
    </w:p>
    <w:p w14:paraId="26E8CFF5" w14:textId="77777777" w:rsidR="004E7876" w:rsidRDefault="004E7876" w:rsidP="004E787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C7EB335" w14:textId="77777777" w:rsidR="004E7876" w:rsidRDefault="004E7876" w:rsidP="004E787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3ADE3DA" w14:textId="77777777" w:rsidR="004E7876" w:rsidRDefault="004E7876" w:rsidP="004E7876">
      <w:pPr>
        <w:pStyle w:val="B1"/>
      </w:pPr>
      <w:r>
        <w:t>b)</w:t>
      </w:r>
      <w:r w:rsidRPr="00AD1173">
        <w:tab/>
        <w:t>the PDU address of the PDU session shall be mapped to the PDN address of the default EPS bearer context</w:t>
      </w:r>
      <w:r>
        <w:t xml:space="preserve"> as follows:</w:t>
      </w:r>
    </w:p>
    <w:p w14:paraId="310AF5BE" w14:textId="77777777" w:rsidR="004E7876" w:rsidRDefault="004E7876" w:rsidP="004E787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C8241CF" w14:textId="77777777" w:rsidR="004E7876" w:rsidRPr="00AD1173" w:rsidRDefault="004E7876" w:rsidP="004E787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C23561F" w14:textId="77777777" w:rsidR="004E7876" w:rsidRPr="00AD1173" w:rsidRDefault="004E7876" w:rsidP="004E7876">
      <w:pPr>
        <w:pStyle w:val="B1"/>
      </w:pPr>
      <w:r>
        <w:t>c)</w:t>
      </w:r>
      <w:r w:rsidRPr="00AD1173">
        <w:tab/>
        <w:t>the DNN of the PDU session shall be mapped to the APN of the default EPS bearer context</w:t>
      </w:r>
      <w:r>
        <w:t>, unless the PDU session is an emergency PDU session</w:t>
      </w:r>
      <w:r w:rsidRPr="00AD1173">
        <w:t>;</w:t>
      </w:r>
    </w:p>
    <w:p w14:paraId="72ABDEBE" w14:textId="77777777" w:rsidR="004E7876" w:rsidRPr="00AE14D7" w:rsidRDefault="004E7876" w:rsidP="004E787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68D060D" w14:textId="77777777" w:rsidR="004E7876" w:rsidRDefault="004E7876" w:rsidP="004E7876">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B2DF146" w14:textId="77777777" w:rsidR="004E7876" w:rsidRPr="00AD1173" w:rsidRDefault="004E7876" w:rsidP="004E787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C8DC806" w14:textId="77777777" w:rsidR="004E7876" w:rsidRPr="00AD1173" w:rsidRDefault="004E7876" w:rsidP="004E787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63F4D7F" w14:textId="77777777" w:rsidR="004E7876" w:rsidRPr="00AD1173" w:rsidRDefault="004E7876" w:rsidP="004E7876">
      <w:pPr>
        <w:pStyle w:val="B1"/>
      </w:pPr>
      <w:r>
        <w:t>f)</w:t>
      </w:r>
      <w:r w:rsidRPr="00AD1173">
        <w:tab/>
        <w:t>for any other PDU session the UE shall set the state of the mapped EPS bearer context(s) to BEARER CONTEXT INACTIVE.</w:t>
      </w:r>
    </w:p>
    <w:p w14:paraId="458CC745" w14:textId="77777777" w:rsidR="004E7876" w:rsidRPr="00634115" w:rsidRDefault="004E7876" w:rsidP="004E787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4C57C81" w14:textId="77777777" w:rsidR="004E7876" w:rsidRPr="00AD1173" w:rsidRDefault="004E7876" w:rsidP="004E787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74643EB" w14:textId="77777777" w:rsidR="004E7876" w:rsidRPr="00AD1173" w:rsidRDefault="004E7876" w:rsidP="004E787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DA86D29" w14:textId="77777777" w:rsidR="004E7876" w:rsidRPr="00AD1173" w:rsidRDefault="004E7876" w:rsidP="004E787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17068C2" w14:textId="77777777" w:rsidR="004E7876" w:rsidRPr="00AD1173" w:rsidRDefault="004E7876" w:rsidP="004E787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06F8A0F" w14:textId="77777777" w:rsidR="004E7876" w:rsidRDefault="004E7876" w:rsidP="004E787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2102209" w14:textId="77777777" w:rsidR="004E7876" w:rsidRDefault="004E7876" w:rsidP="004E7876">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6FF6A323" w14:textId="77777777" w:rsidR="004E7876" w:rsidRDefault="004E7876" w:rsidP="004E787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3DD56E5" w14:textId="77777777" w:rsidR="004E7876" w:rsidRDefault="004E7876" w:rsidP="004E787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D5B7FA9" w14:textId="77777777" w:rsidR="004E7876" w:rsidRDefault="004E7876" w:rsidP="004E787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A3D4285" w14:textId="77777777" w:rsidR="004E7876" w:rsidRDefault="004E7876" w:rsidP="004E787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B2DD723" w14:textId="77777777" w:rsidR="004E7876" w:rsidRDefault="004E7876" w:rsidP="004E787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8A32611" w14:textId="77777777" w:rsidR="004E7876" w:rsidRDefault="004E7876" w:rsidP="004E787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5F8378A" w14:textId="77777777" w:rsidR="004E7876" w:rsidRPr="009E19F2" w:rsidRDefault="004E7876" w:rsidP="004E7876">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E77690D" w14:textId="77777777" w:rsidR="004E7876" w:rsidRPr="009E19F2" w:rsidRDefault="004E7876" w:rsidP="004E7876">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605C8E1" w14:textId="77777777" w:rsidR="004E7876" w:rsidRDefault="004E7876" w:rsidP="004E7876">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6F81935" w14:textId="77777777" w:rsidR="004E7876" w:rsidRDefault="004E7876" w:rsidP="004E7876">
      <w:pPr>
        <w:pStyle w:val="B1"/>
      </w:pPr>
      <w:r>
        <w:rPr>
          <w:lang w:eastAsia="zh-CN"/>
        </w:rPr>
        <w:lastRenderedPageBreak/>
        <w:t>a)</w:t>
      </w:r>
      <w:r>
        <w:rPr>
          <w:rFonts w:hint="eastAsia"/>
          <w:lang w:eastAsia="zh-CN"/>
        </w:rPr>
        <w:tab/>
      </w:r>
      <w:r>
        <w:t>PS data off; and</w:t>
      </w:r>
    </w:p>
    <w:p w14:paraId="26EBEC4F" w14:textId="77777777" w:rsidR="004E7876" w:rsidRDefault="004E7876" w:rsidP="004E7876">
      <w:pPr>
        <w:pStyle w:val="B1"/>
      </w:pPr>
      <w:r>
        <w:rPr>
          <w:lang w:eastAsia="zh-CN"/>
        </w:rPr>
        <w:t>b)</w:t>
      </w:r>
      <w:r>
        <w:rPr>
          <w:rFonts w:hint="eastAsia"/>
          <w:lang w:eastAsia="zh-CN"/>
        </w:rPr>
        <w:tab/>
      </w:r>
      <w:r>
        <w:t>Local address in TFT.</w:t>
      </w:r>
    </w:p>
    <w:p w14:paraId="43D55576" w14:textId="77777777" w:rsidR="004E7876" w:rsidRPr="009E19F2" w:rsidRDefault="004E7876" w:rsidP="004E787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A3C63A3" w14:textId="77777777" w:rsidR="004E7876" w:rsidRDefault="004E7876" w:rsidP="004E787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9C740E7" w14:textId="77777777" w:rsidR="004E7876" w:rsidRDefault="004E7876" w:rsidP="004E787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C11ABD8" w14:textId="77777777" w:rsidR="004E7876" w:rsidRDefault="004E7876" w:rsidP="004E787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CFA53B6" w14:textId="77777777" w:rsidR="004E7876" w:rsidRPr="00AD1173" w:rsidRDefault="004E7876" w:rsidP="004E787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A6A4995" w14:textId="77777777" w:rsidR="004E7876" w:rsidRDefault="004E7876" w:rsidP="004E787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A959225" w14:textId="77777777" w:rsidR="004E7876" w:rsidRDefault="004E7876" w:rsidP="004E787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7149E69" w14:textId="77777777" w:rsidR="004E7876" w:rsidRDefault="004E7876" w:rsidP="004E787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D0DFD7B" w14:textId="77777777" w:rsidR="004E7876" w:rsidRDefault="004E7876" w:rsidP="004E787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CC241A2" w14:textId="77777777" w:rsidR="004E7876" w:rsidRDefault="004E7876" w:rsidP="004E7876">
      <w:pPr>
        <w:pStyle w:val="B1"/>
      </w:pPr>
      <w:r>
        <w:t>a)</w:t>
      </w:r>
      <w:r>
        <w:tab/>
        <w:t>Semantic errors in QoS operations:</w:t>
      </w:r>
    </w:p>
    <w:p w14:paraId="335CB78C" w14:textId="77777777" w:rsidR="004E7876" w:rsidRDefault="004E7876" w:rsidP="004E787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6FA4B95" w14:textId="77777777" w:rsidR="004E7876" w:rsidRDefault="004E7876" w:rsidP="004E787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B323ED0" w14:textId="77777777" w:rsidR="004E7876" w:rsidRDefault="004E7876" w:rsidP="004E7876">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1A0876E" w14:textId="77777777" w:rsidR="004E7876" w:rsidRDefault="004E7876" w:rsidP="004E7876">
      <w:pPr>
        <w:pStyle w:val="B2"/>
      </w:pPr>
      <w:r>
        <w:t>4)</w:t>
      </w:r>
      <w:r>
        <w:tab/>
        <w:t>When the</w:t>
      </w:r>
      <w:r w:rsidRPr="008937E4">
        <w:t xml:space="preserve"> </w:t>
      </w:r>
      <w:r>
        <w:t>r</w:t>
      </w:r>
      <w:r w:rsidRPr="008937E4">
        <w:t>ule operation</w:t>
      </w:r>
      <w:r>
        <w:t xml:space="preserve"> is "Delete existing QoS rule" on the default QoS rule.</w:t>
      </w:r>
    </w:p>
    <w:p w14:paraId="667866F1" w14:textId="77777777" w:rsidR="004E7876" w:rsidRDefault="004E7876" w:rsidP="004E787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121F8A" w14:textId="77777777" w:rsidR="004E7876" w:rsidRPr="00CC0C94" w:rsidRDefault="004E7876" w:rsidP="004E787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650D1DE" w14:textId="77777777" w:rsidR="004E7876" w:rsidRDefault="004E7876" w:rsidP="004E787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58FF83B" w14:textId="77777777" w:rsidR="004E7876" w:rsidRDefault="004E7876" w:rsidP="004E787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F32CD52" w14:textId="77777777" w:rsidR="004E7876" w:rsidRDefault="004E7876" w:rsidP="004E7876">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AFB8D1F" w14:textId="77777777" w:rsidR="004E7876" w:rsidRDefault="004E7876" w:rsidP="004E787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F6198EF" w14:textId="77777777" w:rsidR="004E7876" w:rsidRDefault="004E7876" w:rsidP="004E787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E34C4EB" w14:textId="77777777" w:rsidR="004E7876" w:rsidRPr="00CC0C94" w:rsidRDefault="004E7876" w:rsidP="004E7876">
      <w:pPr>
        <w:pStyle w:val="B2"/>
      </w:pPr>
      <w:r>
        <w:t>12)</w:t>
      </w:r>
      <w:r>
        <w:tab/>
        <w:t>When the flow description operation is "Delete existing QoS flow description" and there is no existing QoS flow description with the same QoS flow identifier stored for the EPS bearer context being modified.</w:t>
      </w:r>
    </w:p>
    <w:p w14:paraId="397338C6" w14:textId="77777777" w:rsidR="004E7876" w:rsidRDefault="004E7876" w:rsidP="004E7876">
      <w:pPr>
        <w:pStyle w:val="B2"/>
      </w:pPr>
      <w:r>
        <w:t>13)</w:t>
      </w:r>
      <w:r>
        <w:tab/>
        <w:t>When the UE determines that:</w:t>
      </w:r>
    </w:p>
    <w:p w14:paraId="1455CFC3" w14:textId="77777777" w:rsidR="004E7876" w:rsidRDefault="004E7876" w:rsidP="004E7876">
      <w:pPr>
        <w:pStyle w:val="B3"/>
      </w:pPr>
      <w:r>
        <w:t>i)</w:t>
      </w:r>
      <w:r>
        <w:tab/>
        <w:t>the default EPS bearer context is associated with one or more QoS flows but the default EPS bearer context is not associated with the default QoS rule.</w:t>
      </w:r>
    </w:p>
    <w:p w14:paraId="3B10186C" w14:textId="77777777" w:rsidR="004E7876" w:rsidRDefault="004E7876" w:rsidP="004E7876">
      <w:pPr>
        <w:pStyle w:val="B3"/>
      </w:pPr>
      <w:r>
        <w:t>ii)</w:t>
      </w:r>
      <w:r>
        <w:tab/>
        <w:t>a dedicated EPS bearer context is associated with one or more QoS flows but the dedicated EPS bearer context is associated with the default QoS rule.</w:t>
      </w:r>
    </w:p>
    <w:p w14:paraId="7385C3FE" w14:textId="77777777" w:rsidR="004E7876" w:rsidRDefault="004E7876" w:rsidP="004E7876">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DBCE287" w14:textId="77777777" w:rsidR="004E7876" w:rsidRDefault="004E7876" w:rsidP="004E787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24B4D9B" w14:textId="77777777" w:rsidR="004E7876" w:rsidRDefault="004E7876" w:rsidP="004E787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DECF0D4" w14:textId="77777777" w:rsidR="004E7876" w:rsidRPr="00CC0C94" w:rsidRDefault="004E7876" w:rsidP="004E787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5DFAD5E" w14:textId="77777777" w:rsidR="004E7876" w:rsidRDefault="004E7876" w:rsidP="004E7876">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10AAA0C" w14:textId="77777777" w:rsidR="004E7876" w:rsidRPr="00CC0C94" w:rsidRDefault="004E7876" w:rsidP="004E787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12A38FE" w14:textId="77777777" w:rsidR="004E7876" w:rsidRDefault="004E7876" w:rsidP="004E787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BD94FAD" w14:textId="77777777" w:rsidR="004E7876" w:rsidRDefault="004E7876" w:rsidP="004E787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AD26CCC" w14:textId="77777777" w:rsidR="004E7876" w:rsidRDefault="004E7876" w:rsidP="004E787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5A4BCDB" w14:textId="77777777" w:rsidR="004E7876" w:rsidRDefault="004E7876" w:rsidP="004E787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BEDE2DF" w14:textId="77777777" w:rsidR="004E7876" w:rsidRDefault="004E7876" w:rsidP="004E7876">
      <w:pPr>
        <w:pStyle w:val="B1"/>
      </w:pPr>
      <w:r>
        <w:t>b)</w:t>
      </w:r>
      <w:r>
        <w:tab/>
        <w:t>Syntactical errors in QoS operations:</w:t>
      </w:r>
    </w:p>
    <w:p w14:paraId="1025392A" w14:textId="77777777" w:rsidR="004E7876" w:rsidRDefault="004E7876" w:rsidP="004E787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F0EC3EA" w14:textId="77777777" w:rsidR="004E7876" w:rsidRPr="00CC0C94" w:rsidRDefault="004E7876" w:rsidP="004E787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47EE908" w14:textId="77777777" w:rsidR="004E7876" w:rsidRPr="00CC0C94" w:rsidRDefault="004E7876" w:rsidP="004E787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3BED004" w14:textId="77777777" w:rsidR="004E7876" w:rsidRPr="00CC0C94" w:rsidRDefault="004E7876" w:rsidP="004E7876">
      <w:pPr>
        <w:pStyle w:val="B2"/>
      </w:pPr>
      <w:r>
        <w:t>4</w:t>
      </w:r>
      <w:r w:rsidRPr="00CC0C94">
        <w:t>)</w:t>
      </w:r>
      <w:r w:rsidRPr="008457FE">
        <w:tab/>
      </w:r>
      <w:r>
        <w:t>Void</w:t>
      </w:r>
      <w:r w:rsidRPr="00CC0C94">
        <w:t>.</w:t>
      </w:r>
    </w:p>
    <w:p w14:paraId="0A3F09E4" w14:textId="77777777" w:rsidR="004E7876" w:rsidRDefault="004E7876" w:rsidP="004E787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F6B1A8A" w14:textId="77777777" w:rsidR="004E7876" w:rsidRDefault="004E7876" w:rsidP="004E7876">
      <w:pPr>
        <w:pStyle w:val="B2"/>
      </w:pPr>
      <w:r>
        <w:t>6)</w:t>
      </w:r>
      <w:r>
        <w:tab/>
        <w:t>When, the</w:t>
      </w:r>
    </w:p>
    <w:p w14:paraId="3AE5E824" w14:textId="77777777" w:rsidR="004E7876" w:rsidRPr="00C60C5E" w:rsidRDefault="004E7876" w:rsidP="004E7876">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210775E9" w14:textId="77777777" w:rsidR="004E7876" w:rsidRPr="00C60C5E" w:rsidRDefault="004E7876" w:rsidP="004E7876">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36433467" w14:textId="77777777" w:rsidR="004E7876" w:rsidRPr="003B41BC" w:rsidRDefault="004E7876" w:rsidP="004E7876">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w:t>
      </w:r>
      <w:bookmarkStart w:id="11" w:name="OLE_LINK85"/>
      <w:r w:rsidRPr="00FB4D75">
        <w:t>If the QoS flow description does not include a 5QI, the UE determines this by using the QFI as the 5QI</w:t>
      </w:r>
      <w:bookmarkEnd w:id="11"/>
      <w:r>
        <w:t>.</w:t>
      </w:r>
    </w:p>
    <w:p w14:paraId="4B3E1534" w14:textId="77777777" w:rsidR="004E7876" w:rsidRPr="00CC0C94" w:rsidRDefault="004E7876" w:rsidP="004E7876">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7C0582A" w14:textId="77777777" w:rsidR="004E7876" w:rsidRDefault="004E7876" w:rsidP="004E787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90308CB" w14:textId="77777777" w:rsidR="004E7876" w:rsidRPr="00BC0603" w:rsidRDefault="004E7876" w:rsidP="004E787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4751CCE" w14:textId="77777777" w:rsidR="004E7876" w:rsidRDefault="004E7876" w:rsidP="004E7876">
      <w:pPr>
        <w:pStyle w:val="B1"/>
      </w:pPr>
      <w:r w:rsidRPr="00CC0C94">
        <w:t>c)</w:t>
      </w:r>
      <w:r w:rsidRPr="00CC0C94">
        <w:tab/>
        <w:t xml:space="preserve">Semantic errors in </w:t>
      </w:r>
      <w:r w:rsidRPr="004B6717">
        <w:t>packet</w:t>
      </w:r>
      <w:r w:rsidRPr="00CC0C94">
        <w:t xml:space="preserve"> filters:</w:t>
      </w:r>
    </w:p>
    <w:p w14:paraId="3BDEC222" w14:textId="77777777" w:rsidR="004E7876" w:rsidRPr="00CC0C94" w:rsidRDefault="004E7876" w:rsidP="004E787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CA6E23" w14:textId="77777777" w:rsidR="004E7876" w:rsidRPr="00CC0C94" w:rsidRDefault="004E7876" w:rsidP="004E787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FF0221C" w14:textId="77777777" w:rsidR="004E7876" w:rsidRPr="00CC0C94" w:rsidRDefault="004E7876" w:rsidP="004E7876">
      <w:pPr>
        <w:pStyle w:val="B1"/>
      </w:pPr>
      <w:r w:rsidRPr="00CC0C94">
        <w:t>d)</w:t>
      </w:r>
      <w:r w:rsidRPr="00CC0C94">
        <w:tab/>
        <w:t>Syntactical errors in packet filters:</w:t>
      </w:r>
    </w:p>
    <w:p w14:paraId="4A596D81" w14:textId="77777777" w:rsidR="004E7876" w:rsidRPr="00CC0C94" w:rsidRDefault="004E7876" w:rsidP="004E787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3CAC5D4" w14:textId="77777777" w:rsidR="004E7876" w:rsidRDefault="004E7876" w:rsidP="004E7876">
      <w:pPr>
        <w:pStyle w:val="B2"/>
      </w:pPr>
      <w:r>
        <w:t>2</w:t>
      </w:r>
      <w:r w:rsidRPr="00CC0C94">
        <w:t>)</w:t>
      </w:r>
      <w:r w:rsidRPr="00CC0C94">
        <w:tab/>
        <w:t>When there are other types of syntactical errors in the coding of packet filters, such as the use of a reserved value for a packet filter component identifier.</w:t>
      </w:r>
    </w:p>
    <w:p w14:paraId="7514394B" w14:textId="77777777" w:rsidR="004E7876" w:rsidRDefault="004E7876" w:rsidP="004E787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E6E5F0" w14:textId="77777777" w:rsidR="004E7876" w:rsidRPr="008B738B" w:rsidRDefault="004E7876" w:rsidP="004E787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C0FED0B" w14:textId="77777777" w:rsidR="004E7876" w:rsidRDefault="004E7876" w:rsidP="004E787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A05BC6D" w14:textId="77777777" w:rsidR="004E7876" w:rsidRDefault="004E7876" w:rsidP="004E787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91A7E23" w14:textId="77777777" w:rsidR="004E7876" w:rsidRDefault="004E7876" w:rsidP="004E7876">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865C4B4" w14:textId="77777777" w:rsidR="004E7876" w:rsidRDefault="004E7876" w:rsidP="004E787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3380BE0" w14:textId="77777777" w:rsidR="004E7876" w:rsidRDefault="004E7876" w:rsidP="004E7876">
      <w:pPr>
        <w:pStyle w:val="B1"/>
      </w:pPr>
      <w:r>
        <w:t>b)</w:t>
      </w:r>
      <w:r>
        <w:tab/>
        <w:t>the UE and the SMF shall perform a local release of the PDU session(s) associated with 3GPP access which have not been transferred to EPS; and</w:t>
      </w:r>
    </w:p>
    <w:p w14:paraId="282C6C17" w14:textId="77777777" w:rsidR="004E7876" w:rsidRPr="00634115" w:rsidRDefault="004E7876" w:rsidP="004E787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4B3B6E6B" w14:textId="77777777" w:rsidR="004E7876" w:rsidRDefault="004E7876" w:rsidP="004E7876">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4207E453" w14:textId="77777777" w:rsidR="004E7876" w:rsidRDefault="004E7876" w:rsidP="004E7876">
      <w:pPr>
        <w:pStyle w:val="B1"/>
      </w:pPr>
      <w:r>
        <w:t>a)</w:t>
      </w:r>
      <w:r>
        <w:tab/>
        <w:t>keep some or all of these PDU sessions still associated with non-3GPP access in 5GS, if supported;</w:t>
      </w:r>
    </w:p>
    <w:p w14:paraId="43CF1BBE" w14:textId="77777777" w:rsidR="004E7876" w:rsidRDefault="004E7876" w:rsidP="004E787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B682ED2" w14:textId="77777777" w:rsidR="004E7876" w:rsidRDefault="004E7876" w:rsidP="004E787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6D93695" w14:textId="77777777" w:rsidR="004E7876" w:rsidRDefault="004E7876" w:rsidP="004E787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60FDB8E" w14:textId="77777777" w:rsidR="004E7876" w:rsidRPr="00AD1173" w:rsidRDefault="004E7876" w:rsidP="004E7876">
      <w:pPr>
        <w:pStyle w:val="B2"/>
      </w:pPr>
      <w:r>
        <w:t>2)</w:t>
      </w:r>
      <w:r w:rsidRPr="00AD1173">
        <w:tab/>
        <w:t>the PDU session type of the PDU session shall be mapped to the PDN type of the default EPS bearer context as follows:</w:t>
      </w:r>
    </w:p>
    <w:p w14:paraId="19669FDE" w14:textId="77777777" w:rsidR="004E7876" w:rsidRPr="00AD1173" w:rsidRDefault="004E7876" w:rsidP="004E7876">
      <w:pPr>
        <w:pStyle w:val="B3"/>
      </w:pPr>
      <w:r>
        <w:t>i</w:t>
      </w:r>
      <w:r w:rsidRPr="00AD1173">
        <w:t>)</w:t>
      </w:r>
      <w:r w:rsidRPr="00AD1173">
        <w:tab/>
        <w:t>the PDN type shall be set to "non-IP" if the PDU session type is "Unstructured";</w:t>
      </w:r>
    </w:p>
    <w:p w14:paraId="110FD3DB" w14:textId="77777777" w:rsidR="004E7876" w:rsidRPr="00AD1173" w:rsidRDefault="004E7876" w:rsidP="004E7876">
      <w:pPr>
        <w:pStyle w:val="B3"/>
      </w:pPr>
      <w:r>
        <w:t>ii</w:t>
      </w:r>
      <w:r w:rsidRPr="00AD1173">
        <w:t>)</w:t>
      </w:r>
      <w:r w:rsidRPr="00AD1173">
        <w:tab/>
        <w:t>the PDN type shall be set to "IPv4" if the PDU session type is "IPv4";</w:t>
      </w:r>
    </w:p>
    <w:p w14:paraId="273F219F" w14:textId="77777777" w:rsidR="004E7876" w:rsidRPr="00AD1173" w:rsidRDefault="004E7876" w:rsidP="004E7876">
      <w:pPr>
        <w:pStyle w:val="B3"/>
      </w:pPr>
      <w:r>
        <w:t>iii</w:t>
      </w:r>
      <w:r w:rsidRPr="00AD1173">
        <w:t>)</w:t>
      </w:r>
      <w:r w:rsidRPr="00AD1173">
        <w:tab/>
        <w:t>the PDN type shall be set to "IPv6" if the PDU session type is "IPv6";</w:t>
      </w:r>
    </w:p>
    <w:p w14:paraId="3BF998EB" w14:textId="77777777" w:rsidR="004E7876" w:rsidRPr="00AD1173" w:rsidRDefault="004E7876" w:rsidP="004E7876">
      <w:pPr>
        <w:pStyle w:val="B3"/>
      </w:pPr>
      <w:r>
        <w:t>iv</w:t>
      </w:r>
      <w:r w:rsidRPr="00DB5AAE">
        <w:t>)</w:t>
      </w:r>
      <w:r w:rsidRPr="00DB5AAE">
        <w:tab/>
        <w:t>the PDN type shall be set to "IPv4v6" if the PDU session type is "IPv4v6";</w:t>
      </w:r>
    </w:p>
    <w:p w14:paraId="716C4623" w14:textId="77777777" w:rsidR="004E7876" w:rsidRDefault="004E7876" w:rsidP="004E787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1CB9397" w14:textId="77777777" w:rsidR="004E7876" w:rsidRDefault="004E7876" w:rsidP="004E787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9E9F0D4" w14:textId="77777777" w:rsidR="004E7876" w:rsidRPr="00AD1173" w:rsidRDefault="004E7876" w:rsidP="004E7876">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EC8E135" w14:textId="77777777" w:rsidR="004E7876" w:rsidRDefault="004E7876" w:rsidP="004E7876">
      <w:pPr>
        <w:pStyle w:val="B2"/>
      </w:pPr>
      <w:r>
        <w:t>4)</w:t>
      </w:r>
      <w:r>
        <w:tab/>
        <w:t>the PDU session ID parameter in the Extended P</w:t>
      </w:r>
      <w:r w:rsidRPr="00CC0C94">
        <w:t>rotocol configuration options</w:t>
      </w:r>
      <w:r>
        <w:t xml:space="preserve"> IE shall be set to the PDU session identity of the PDU session.</w:t>
      </w:r>
    </w:p>
    <w:p w14:paraId="7B74B98B" w14:textId="77777777" w:rsidR="004E7876" w:rsidRPr="00D35293" w:rsidRDefault="004E7876" w:rsidP="004E787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7FEFD1C" w14:textId="77777777" w:rsidR="004E7876" w:rsidRPr="00634115" w:rsidRDefault="004E7876" w:rsidP="004E787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C40FF81" w14:textId="77777777" w:rsidR="004E7876" w:rsidRDefault="004E7876" w:rsidP="004E787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496B3A9" w14:textId="77777777" w:rsidR="004E7876" w:rsidRDefault="004E7876" w:rsidP="004E787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4770BED" w14:textId="77777777" w:rsidR="004E7876" w:rsidRPr="000949A3" w:rsidRDefault="004E7876" w:rsidP="004E787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611390D" w14:textId="77777777" w:rsidR="004E7876" w:rsidRDefault="004E7876" w:rsidP="004E7876">
      <w:r>
        <w:lastRenderedPageBreak/>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DC652CE" w14:textId="77777777" w:rsidR="004E7876" w:rsidRPr="00AD1173" w:rsidRDefault="004E7876" w:rsidP="004E787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1C6393B0" w14:textId="77777777" w:rsidR="004E7876" w:rsidRPr="00634115" w:rsidRDefault="004E7876" w:rsidP="004E787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3257B2A" w14:textId="77777777" w:rsidR="004E7876" w:rsidRDefault="004E7876" w:rsidP="004E787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FF2C4E3" w14:textId="77777777" w:rsidR="004E7876" w:rsidRDefault="004E7876" w:rsidP="004E787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F780F01" w14:textId="77777777" w:rsidR="004E7876" w:rsidRDefault="004E7876" w:rsidP="004E787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BE491B3" w14:textId="77777777" w:rsidR="004E7876" w:rsidRDefault="004E7876" w:rsidP="004E7876">
      <w:pPr>
        <w:pStyle w:val="B1"/>
      </w:pPr>
      <w:r>
        <w:t>a)</w:t>
      </w:r>
      <w:r>
        <w:tab/>
        <w:t>Semantic errors in QoS operations:</w:t>
      </w:r>
    </w:p>
    <w:p w14:paraId="2AB64EEE" w14:textId="77777777" w:rsidR="004E7876" w:rsidRDefault="004E7876" w:rsidP="004E787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EFEBE34" w14:textId="77777777" w:rsidR="004E7876" w:rsidRDefault="004E7876" w:rsidP="004E787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DD39E23" w14:textId="77777777" w:rsidR="004E7876" w:rsidRDefault="004E7876" w:rsidP="004E787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A66AF55" w14:textId="77777777" w:rsidR="004E7876" w:rsidRDefault="004E7876" w:rsidP="004E787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0612B38" w14:textId="77777777" w:rsidR="004E7876" w:rsidRDefault="004E7876" w:rsidP="004E787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AC3C6ED" w14:textId="77777777" w:rsidR="004E7876" w:rsidRDefault="004E7876" w:rsidP="004E7876">
      <w:pPr>
        <w:pStyle w:val="B2"/>
      </w:pPr>
      <w:r>
        <w:t>6)</w:t>
      </w:r>
      <w:r>
        <w:tab/>
        <w:t>When the UE determines that:</w:t>
      </w:r>
    </w:p>
    <w:p w14:paraId="43B36C28" w14:textId="77777777" w:rsidR="004E7876" w:rsidRDefault="004E7876" w:rsidP="004E7876">
      <w:pPr>
        <w:pStyle w:val="B3"/>
      </w:pPr>
      <w:r>
        <w:t>i)</w:t>
      </w:r>
      <w:r>
        <w:tab/>
        <w:t>the default EPS bearer context is associated with one or more QoS flows but the default EPS bearer context is not associated with the default QoS rules.</w:t>
      </w:r>
    </w:p>
    <w:p w14:paraId="55491053" w14:textId="77777777" w:rsidR="004E7876" w:rsidRDefault="004E7876" w:rsidP="004E7876">
      <w:pPr>
        <w:pStyle w:val="B3"/>
      </w:pPr>
      <w:r>
        <w:t>ii)</w:t>
      </w:r>
      <w:r>
        <w:tab/>
        <w:t>a dedicated EPS bearer context is associated with one or more QoS flows but the dedicated EPS bearer context is associated with the default QoS rule.</w:t>
      </w:r>
    </w:p>
    <w:p w14:paraId="6F04192A" w14:textId="77777777" w:rsidR="004E7876" w:rsidRDefault="004E7876" w:rsidP="004E787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B46585F" w14:textId="77777777" w:rsidR="004E7876" w:rsidRPr="00D249C5" w:rsidRDefault="004E7876" w:rsidP="004E7876">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4B8EE95" w14:textId="4D077BA4" w:rsidR="004E7876" w:rsidRPr="00D249C5" w:rsidRDefault="004E7876" w:rsidP="004E787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ins w:id="12" w:author="xuling (F)" w:date="2021-12-22T10:48:00Z">
        <w:r w:rsidR="003503D5">
          <w:t xml:space="preserve"> and belonging to the same PDN connection as the EPS bearer context being activated</w:t>
        </w:r>
      </w:ins>
      <w:r>
        <w:t>.</w:t>
      </w:r>
    </w:p>
    <w:p w14:paraId="65A59B33" w14:textId="77777777" w:rsidR="004E7876" w:rsidRDefault="004E7876" w:rsidP="004E787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D3FE1E6" w14:textId="77777777" w:rsidR="004E7876" w:rsidRDefault="004E7876" w:rsidP="004E787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6C9FD63" w14:textId="77777777" w:rsidR="004E7876" w:rsidRDefault="004E7876" w:rsidP="004E7876">
      <w:pPr>
        <w:pStyle w:val="B1"/>
      </w:pPr>
      <w:r w:rsidRPr="00041903">
        <w:t>b)</w:t>
      </w:r>
      <w:r w:rsidRPr="00041903">
        <w:tab/>
        <w:t>Syntactical errors in QoS operations:</w:t>
      </w:r>
    </w:p>
    <w:p w14:paraId="7E0A87B7" w14:textId="77777777" w:rsidR="004E7876" w:rsidRDefault="004E7876" w:rsidP="004E787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50585FE" w14:textId="77777777" w:rsidR="004E7876" w:rsidRDefault="004E7876" w:rsidP="004E7876">
      <w:pPr>
        <w:pStyle w:val="B2"/>
      </w:pPr>
      <w:r>
        <w:t>2)</w:t>
      </w:r>
      <w:r>
        <w:tab/>
        <w:t>Void</w:t>
      </w:r>
      <w:r w:rsidRPr="00CC0C94">
        <w:t>.</w:t>
      </w:r>
    </w:p>
    <w:p w14:paraId="6FF24DB1" w14:textId="77777777" w:rsidR="004E7876" w:rsidRPr="00CC0C94" w:rsidRDefault="004E7876" w:rsidP="004E787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D9B7936" w14:textId="77777777" w:rsidR="004E7876" w:rsidRDefault="004E7876" w:rsidP="004E7876">
      <w:pPr>
        <w:pStyle w:val="B2"/>
      </w:pPr>
      <w:r>
        <w:t>4)</w:t>
      </w:r>
      <w:r>
        <w:tab/>
        <w:t>When, the</w:t>
      </w:r>
    </w:p>
    <w:p w14:paraId="1085D47A" w14:textId="77777777" w:rsidR="004E7876" w:rsidRDefault="004E7876" w:rsidP="004E787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9350736" w14:textId="77777777" w:rsidR="004E7876" w:rsidRPr="003B41BC" w:rsidRDefault="004E7876" w:rsidP="004E7876">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26299FB" w14:textId="77777777" w:rsidR="004E7876" w:rsidRPr="00CC0C94" w:rsidRDefault="004E7876" w:rsidP="004E7876">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BB9F34C" w14:textId="77777777" w:rsidR="004E7876" w:rsidRPr="00CC0C94" w:rsidRDefault="004E7876" w:rsidP="004E7876">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47B77E88" w14:textId="77777777" w:rsidR="004E7876" w:rsidRPr="00BC0603" w:rsidRDefault="004E7876" w:rsidP="004E787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57E02AB" w14:textId="77777777" w:rsidR="004E7876" w:rsidRDefault="004E7876" w:rsidP="004E7876">
      <w:pPr>
        <w:pStyle w:val="B1"/>
      </w:pPr>
      <w:r w:rsidRPr="00CC0C94">
        <w:t>c)</w:t>
      </w:r>
      <w:r w:rsidRPr="00CC0C94">
        <w:tab/>
        <w:t xml:space="preserve">Semantic errors in </w:t>
      </w:r>
      <w:r w:rsidRPr="004B6717">
        <w:t>packet</w:t>
      </w:r>
      <w:r w:rsidRPr="00CC0C94">
        <w:t xml:space="preserve"> filters:</w:t>
      </w:r>
    </w:p>
    <w:p w14:paraId="2E393D1A" w14:textId="77777777" w:rsidR="004E7876" w:rsidRPr="00CC0C94" w:rsidRDefault="004E7876" w:rsidP="004E7876">
      <w:pPr>
        <w:pStyle w:val="B2"/>
      </w:pPr>
      <w:r w:rsidRPr="00CC0C94">
        <w:lastRenderedPageBreak/>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E9E642" w14:textId="77777777" w:rsidR="004E7876" w:rsidRPr="00CC0C94" w:rsidRDefault="004E7876" w:rsidP="004E787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C336DAE" w14:textId="77777777" w:rsidR="004E7876" w:rsidRPr="00CC0C94" w:rsidRDefault="004E7876" w:rsidP="004E7876">
      <w:pPr>
        <w:pStyle w:val="B1"/>
      </w:pPr>
      <w:r w:rsidRPr="00CC0C94">
        <w:t>d)</w:t>
      </w:r>
      <w:r w:rsidRPr="00CC0C94">
        <w:tab/>
        <w:t>Syntactical errors in packet filters:</w:t>
      </w:r>
    </w:p>
    <w:p w14:paraId="5C03A824" w14:textId="77777777" w:rsidR="004E7876" w:rsidRPr="00CC0C94" w:rsidRDefault="004E7876" w:rsidP="004E787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35657B4" w14:textId="77777777" w:rsidR="004E7876" w:rsidRDefault="004E7876" w:rsidP="004E7876">
      <w:pPr>
        <w:pStyle w:val="B2"/>
      </w:pPr>
      <w:r>
        <w:t>2</w:t>
      </w:r>
      <w:r w:rsidRPr="00CC0C94">
        <w:t>)</w:t>
      </w:r>
      <w:r w:rsidRPr="00CC0C94">
        <w:tab/>
        <w:t>When there are other types of syntactical errors in the coding of packet filters, such as the use of a reserved value for a packet filter component identifier.</w:t>
      </w:r>
    </w:p>
    <w:p w14:paraId="726F5A12" w14:textId="77777777" w:rsidR="004E7876" w:rsidRDefault="004E7876" w:rsidP="004E787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4DF61E5" w14:textId="77777777" w:rsidR="004E7876" w:rsidRDefault="004E7876" w:rsidP="004E787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8BB63AE" w14:textId="77777777" w:rsidR="004E7876" w:rsidRDefault="004E7876" w:rsidP="004E787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7EC1414" w14:textId="77777777" w:rsidR="004E7876" w:rsidRPr="00634115" w:rsidRDefault="004E7876" w:rsidP="004E7876">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6CB257F" w14:textId="77777777" w:rsidR="004E7876" w:rsidRPr="00AD1173" w:rsidRDefault="004E7876" w:rsidP="004E7876">
      <w:pPr>
        <w:pStyle w:val="B1"/>
      </w:pPr>
      <w:r>
        <w:t>a)</w:t>
      </w:r>
      <w:r w:rsidRPr="00AD1173">
        <w:tab/>
        <w:t>the PDN type of the default EPS bearer context shall be mapped to the PDU session type of the PDU session as follows:</w:t>
      </w:r>
    </w:p>
    <w:p w14:paraId="7A6A57FE" w14:textId="77777777" w:rsidR="004E7876" w:rsidRDefault="004E7876" w:rsidP="004E7876">
      <w:pPr>
        <w:pStyle w:val="B2"/>
      </w:pPr>
      <w:r w:rsidRPr="00AD1173">
        <w:t>1)</w:t>
      </w:r>
      <w:r w:rsidRPr="00AD1173">
        <w:tab/>
        <w:t>if the PDN type is "non-IP"</w:t>
      </w:r>
      <w:r>
        <w:t>:</w:t>
      </w:r>
    </w:p>
    <w:p w14:paraId="5CBEA9D3" w14:textId="77777777" w:rsidR="004E7876" w:rsidRPr="00AD1173" w:rsidRDefault="004E7876" w:rsidP="004E787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985FBEA" w14:textId="77777777" w:rsidR="004E7876" w:rsidRPr="008D217E" w:rsidRDefault="004E7876" w:rsidP="004E7876">
      <w:pPr>
        <w:pStyle w:val="B3"/>
      </w:pPr>
      <w:r w:rsidRPr="008D217E">
        <w:t>-</w:t>
      </w:r>
      <w:r w:rsidRPr="008D217E">
        <w:tab/>
        <w:t>otherwise, the PDU session type is set to "Unstructured";</w:t>
      </w:r>
    </w:p>
    <w:p w14:paraId="441E07F0" w14:textId="77777777" w:rsidR="004E7876" w:rsidRPr="00AD1173" w:rsidRDefault="004E7876" w:rsidP="004E7876">
      <w:pPr>
        <w:pStyle w:val="B2"/>
      </w:pPr>
      <w:r w:rsidRPr="00AD1173">
        <w:t>2)</w:t>
      </w:r>
      <w:r w:rsidRPr="00AD1173">
        <w:tab/>
        <w:t>if the PDN type is "IPv4" the PDU session type is set to "IPv4";</w:t>
      </w:r>
    </w:p>
    <w:p w14:paraId="4F236A6A" w14:textId="77777777" w:rsidR="004E7876" w:rsidRPr="00AD1173" w:rsidRDefault="004E7876" w:rsidP="004E7876">
      <w:pPr>
        <w:pStyle w:val="B2"/>
      </w:pPr>
      <w:r w:rsidRPr="00AD1173">
        <w:t>3)</w:t>
      </w:r>
      <w:r w:rsidRPr="00AD1173">
        <w:tab/>
        <w:t>if the PDN type is "IPv6", the PDU session type is set to "IPv6";</w:t>
      </w:r>
    </w:p>
    <w:p w14:paraId="1CB63163" w14:textId="77777777" w:rsidR="004E7876" w:rsidRPr="00AD1173" w:rsidRDefault="004E7876" w:rsidP="004E787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4916461" w14:textId="77777777" w:rsidR="004E7876" w:rsidRPr="008D217E" w:rsidRDefault="004E7876" w:rsidP="004E787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8C4A6AB" w14:textId="77777777" w:rsidR="004E7876" w:rsidRPr="00AD1173" w:rsidRDefault="004E7876" w:rsidP="004E787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B3AC843" w14:textId="77777777" w:rsidR="004E7876" w:rsidRPr="00AD1173" w:rsidRDefault="004E7876" w:rsidP="004E7876">
      <w:pPr>
        <w:pStyle w:val="B1"/>
      </w:pPr>
      <w:r>
        <w:t>c)</w:t>
      </w:r>
      <w:r w:rsidRPr="00AD1173">
        <w:tab/>
        <w:t>the APN of the default EPS bearer context shall be mapped to the DNN of the PDU session;</w:t>
      </w:r>
    </w:p>
    <w:p w14:paraId="39217986" w14:textId="77777777" w:rsidR="004E7876" w:rsidRPr="00AD1173" w:rsidRDefault="004E7876" w:rsidP="004E7876">
      <w:pPr>
        <w:pStyle w:val="B1"/>
      </w:pPr>
      <w:r>
        <w:t>d)</w:t>
      </w:r>
      <w:r w:rsidRPr="00AD1173">
        <w:tab/>
        <w:t>for each default EPS bearer context in state BEARER CONTEXT ACTIVE the UE shall set the state of the mapped PDU session to PDU SESSION ACTIVE; and</w:t>
      </w:r>
    </w:p>
    <w:p w14:paraId="543FD296" w14:textId="77777777" w:rsidR="004E7876" w:rsidRPr="00AD1173" w:rsidRDefault="004E7876" w:rsidP="004E7876">
      <w:pPr>
        <w:pStyle w:val="B1"/>
      </w:pPr>
      <w:r>
        <w:t>e)</w:t>
      </w:r>
      <w:r w:rsidRPr="00AD1173">
        <w:tab/>
        <w:t>for any other default EPS bearer context the UE shall set the state of the mapped PDU session to PDU SESSION INACTIVE.</w:t>
      </w:r>
    </w:p>
    <w:p w14:paraId="2F7E9438" w14:textId="77777777" w:rsidR="004E7876" w:rsidRPr="00634115" w:rsidRDefault="004E7876" w:rsidP="004E7876">
      <w:r w:rsidRPr="00634115">
        <w:lastRenderedPageBreak/>
        <w:t>Additionally, the UE shall set:</w:t>
      </w:r>
    </w:p>
    <w:p w14:paraId="2608E603" w14:textId="77777777" w:rsidR="004E7876" w:rsidRDefault="004E7876" w:rsidP="004E787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3E6CC75F" w14:textId="77777777" w:rsidR="004E7876" w:rsidRPr="00C56117" w:rsidRDefault="004E7876" w:rsidP="004E787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E296FE2" w14:textId="77777777" w:rsidR="004E7876" w:rsidRPr="00AD1173" w:rsidRDefault="004E7876" w:rsidP="004E787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6B63247" w14:textId="77777777" w:rsidR="004E7876" w:rsidRPr="00AD1173" w:rsidRDefault="004E7876" w:rsidP="004E7876">
      <w:pPr>
        <w:pStyle w:val="B1"/>
      </w:pPr>
      <w:r>
        <w:t>d)</w:t>
      </w:r>
      <w:r>
        <w:tab/>
        <w:t>the SSC mode of the PDU session to "SSC mode 1"; and</w:t>
      </w:r>
    </w:p>
    <w:p w14:paraId="56B3AD53" w14:textId="77777777" w:rsidR="004E7876" w:rsidRPr="00F95AEC" w:rsidRDefault="004E7876" w:rsidP="004E7876">
      <w:pPr>
        <w:pStyle w:val="B1"/>
      </w:pPr>
      <w:r w:rsidRPr="00F95AEC">
        <w:t>e)</w:t>
      </w:r>
      <w:r w:rsidRPr="00F95AEC">
        <w:tab/>
        <w:t>the always-on PDU session indication to the always-on PDU session indication maintained in the UE, if any.</w:t>
      </w:r>
    </w:p>
    <w:p w14:paraId="460D39B2" w14:textId="77777777" w:rsidR="004E7876" w:rsidRPr="004D2D58" w:rsidRDefault="004E7876" w:rsidP="004E7876">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46B34C3" w14:textId="77777777" w:rsidR="004E7876" w:rsidRPr="004D2D58" w:rsidRDefault="004E7876" w:rsidP="004E7876">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FD3E12D" w14:textId="77777777" w:rsidR="004E7876" w:rsidRPr="004D2D58" w:rsidRDefault="004E7876" w:rsidP="004E7876">
      <w:pPr>
        <w:pStyle w:val="B1"/>
      </w:pPr>
      <w:r w:rsidRPr="004D2D58">
        <w:t>b)</w:t>
      </w:r>
      <w:r w:rsidRPr="004D2D58">
        <w:tab/>
        <w:t>the PDU session is an MA PDU session which:</w:t>
      </w:r>
    </w:p>
    <w:p w14:paraId="1E724800" w14:textId="77777777" w:rsidR="004E7876" w:rsidRPr="004D2D58" w:rsidRDefault="004E7876" w:rsidP="004E7876">
      <w:pPr>
        <w:pStyle w:val="B2"/>
      </w:pPr>
      <w:r w:rsidRPr="004D2D58">
        <w:t>1)</w:t>
      </w:r>
      <w:r w:rsidRPr="004D2D58">
        <w:tab/>
        <w:t>is established over non-3GPP access; and</w:t>
      </w:r>
    </w:p>
    <w:p w14:paraId="2140FADF" w14:textId="77777777" w:rsidR="004E7876" w:rsidRPr="004D2D58" w:rsidRDefault="004E7876" w:rsidP="004E7876">
      <w:pPr>
        <w:pStyle w:val="B2"/>
      </w:pPr>
      <w:r w:rsidRPr="004D2D58">
        <w:t>2)</w:t>
      </w:r>
      <w:r w:rsidRPr="004D2D58">
        <w:tab/>
        <w:t>has a PDN connection as a user-plane resource; and</w:t>
      </w:r>
    </w:p>
    <w:p w14:paraId="54E512CE" w14:textId="77777777" w:rsidR="004E7876" w:rsidRPr="004D2D58" w:rsidRDefault="004E7876" w:rsidP="004E7876">
      <w:pPr>
        <w:pStyle w:val="B1"/>
        <w:rPr>
          <w:noProof/>
          <w:lang w:val="en-US"/>
        </w:rPr>
      </w:pPr>
      <w:r w:rsidRPr="004D2D58">
        <w:t>c)</w:t>
      </w:r>
      <w:r w:rsidRPr="004D2D58">
        <w:tab/>
        <w:t>the QoS flow already exists over the non-3GPP access.</w:t>
      </w:r>
    </w:p>
    <w:p w14:paraId="730F41D9" w14:textId="77777777" w:rsidR="004E7876" w:rsidRPr="004D2D58" w:rsidRDefault="004E7876" w:rsidP="004E7876">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B5E19F2" w14:textId="77777777" w:rsidR="004E7876" w:rsidRPr="004D2D58" w:rsidRDefault="004E7876" w:rsidP="004E7876">
      <w:pPr>
        <w:pStyle w:val="B1"/>
      </w:pPr>
      <w:r w:rsidRPr="004D2D58">
        <w:t>b)</w:t>
      </w:r>
      <w:r w:rsidRPr="004D2D58">
        <w:tab/>
        <w:t>the PDU session is an MA PDU session which:</w:t>
      </w:r>
    </w:p>
    <w:p w14:paraId="541612FC" w14:textId="77777777" w:rsidR="004E7876" w:rsidRPr="004D2D58" w:rsidRDefault="004E7876" w:rsidP="004E7876">
      <w:pPr>
        <w:pStyle w:val="B2"/>
      </w:pPr>
      <w:r w:rsidRPr="004D2D58">
        <w:t>1)</w:t>
      </w:r>
      <w:r w:rsidRPr="004D2D58">
        <w:tab/>
        <w:t>is established over non-3GPP access; and</w:t>
      </w:r>
    </w:p>
    <w:p w14:paraId="6DE31E9E" w14:textId="77777777" w:rsidR="004E7876" w:rsidRPr="004D2D58" w:rsidRDefault="004E7876" w:rsidP="004E7876">
      <w:pPr>
        <w:pStyle w:val="B2"/>
      </w:pPr>
      <w:r w:rsidRPr="004D2D58">
        <w:t>2)</w:t>
      </w:r>
      <w:r w:rsidRPr="004D2D58">
        <w:tab/>
        <w:t>has a PDN connection as a user-plane resource; and</w:t>
      </w:r>
    </w:p>
    <w:p w14:paraId="3D1A81C5" w14:textId="77777777" w:rsidR="004E7876" w:rsidRPr="00AD7C25" w:rsidRDefault="004E7876" w:rsidP="004E7876">
      <w:pPr>
        <w:pStyle w:val="B1"/>
        <w:rPr>
          <w:noProof/>
          <w:lang w:val="en-US"/>
        </w:rPr>
      </w:pPr>
      <w:r w:rsidRPr="004D2D58">
        <w:t>c)</w:t>
      </w:r>
      <w:r w:rsidRPr="004D2D58">
        <w:tab/>
        <w:t>the QoS rule already exists over the non-3GPP access.</w:t>
      </w:r>
    </w:p>
    <w:p w14:paraId="3CF12B79" w14:textId="77777777" w:rsidR="004E7876" w:rsidRDefault="004E7876" w:rsidP="004E787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B1D90AF" w14:textId="77777777" w:rsidR="004E7876" w:rsidRPr="00AD7C25" w:rsidRDefault="004E7876" w:rsidP="004E787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844473E" w14:textId="77777777" w:rsidR="004E7876" w:rsidRDefault="004E7876" w:rsidP="004E787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6DDBCE" w14:textId="77777777" w:rsidR="004E7876" w:rsidRDefault="004E7876" w:rsidP="004E7876">
      <w:bookmarkStart w:id="13" w:name="_Hlk37333945"/>
      <w:bookmarkStart w:id="14" w:name="_Hlk37333881"/>
      <w:r>
        <w:rPr>
          <w:noProof/>
          <w:lang w:val="en-US"/>
        </w:rPr>
        <w:lastRenderedPageBreak/>
        <w:t>After inter-system change from S1 mode to N</w:t>
      </w:r>
      <w:r w:rsidRPr="00FE020F">
        <w:rPr>
          <w:noProof/>
          <w:lang w:val="en-US"/>
        </w:rPr>
        <w:t xml:space="preserve">1 mode, </w:t>
      </w:r>
      <w:r>
        <w:rPr>
          <w:noProof/>
          <w:lang w:val="en-US"/>
        </w:rPr>
        <w:t xml:space="preserve">for each QoS flow of an </w:t>
      </w:r>
      <w:r>
        <w:t>MA PDU session which:</w:t>
      </w:r>
    </w:p>
    <w:p w14:paraId="17965637" w14:textId="77777777" w:rsidR="004E7876" w:rsidRPr="004D2D58" w:rsidRDefault="004E7876" w:rsidP="004E7876">
      <w:pPr>
        <w:pStyle w:val="B1"/>
      </w:pPr>
      <w:r w:rsidRPr="004D2D58">
        <w:t>a)</w:t>
      </w:r>
      <w:r w:rsidRPr="004D2D58">
        <w:tab/>
        <w:t>is established over non-3GPP access; and</w:t>
      </w:r>
    </w:p>
    <w:p w14:paraId="7D76306D" w14:textId="77777777" w:rsidR="004E7876" w:rsidRPr="004D2D58" w:rsidRDefault="004E7876" w:rsidP="004E7876">
      <w:pPr>
        <w:pStyle w:val="B1"/>
      </w:pPr>
      <w:r w:rsidRPr="004D2D58">
        <w:t>b)</w:t>
      </w:r>
      <w:r w:rsidRPr="004D2D58">
        <w:tab/>
        <w:t>has a PDN connection as a user-plane resource;</w:t>
      </w:r>
    </w:p>
    <w:p w14:paraId="3A2CCB7F" w14:textId="77777777" w:rsidR="004E7876" w:rsidRDefault="004E7876" w:rsidP="004E7876">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63879164" w14:textId="77777777" w:rsidR="004E7876" w:rsidRDefault="004E7876" w:rsidP="004E787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3"/>
    </w:p>
    <w:bookmarkEnd w:id="14"/>
    <w:p w14:paraId="62E18364" w14:textId="77777777" w:rsidR="004E7876" w:rsidRDefault="004E7876" w:rsidP="004E787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07A79E9" w14:textId="77777777" w:rsidR="004E7876" w:rsidRPr="00F95AEC" w:rsidRDefault="004E7876" w:rsidP="004E7876">
      <w:r w:rsidRPr="00F95AEC">
        <w:t>For a PDN connection established when in S1 mode, upon the first inter-system change from S1 mode to N1 mode, the SMF shall determine the PDU session indication as specified in subclause 6.3.2.2.</w:t>
      </w:r>
    </w:p>
    <w:p w14:paraId="75A3864E" w14:textId="77777777" w:rsidR="004E7876" w:rsidRDefault="004E7876" w:rsidP="004E787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D64540D" w14:textId="77777777" w:rsidR="004E7876" w:rsidRDefault="004E7876" w:rsidP="004E787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CF94387" w14:textId="77777777" w:rsidR="004E7876" w:rsidRPr="00AD7C25" w:rsidRDefault="004E7876" w:rsidP="004E787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1A04C7C" w14:textId="77777777" w:rsidR="004E7876" w:rsidRPr="001540E1" w:rsidRDefault="004E7876" w:rsidP="004E787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DA324F6" w14:textId="77777777" w:rsidR="004E7876" w:rsidRDefault="004E7876" w:rsidP="004E7876">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6CDCB34" w14:textId="77777777" w:rsidR="004E7876" w:rsidRDefault="004E7876" w:rsidP="004E787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FF981EC" w14:textId="77777777" w:rsidR="004E7876" w:rsidRDefault="004E7876" w:rsidP="004E787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1FA3A7D" w14:textId="77777777" w:rsidR="004E7876" w:rsidRPr="009417B5" w:rsidRDefault="004E7876" w:rsidP="004E787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E6E3" w14:textId="77777777" w:rsidR="00A31AF3" w:rsidRDefault="00A31AF3">
      <w:r>
        <w:separator/>
      </w:r>
    </w:p>
  </w:endnote>
  <w:endnote w:type="continuationSeparator" w:id="0">
    <w:p w14:paraId="5ECB9482" w14:textId="77777777" w:rsidR="00A31AF3" w:rsidRDefault="00A3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FE36F" w14:textId="77777777" w:rsidR="00A31AF3" w:rsidRDefault="00A31AF3">
      <w:r>
        <w:separator/>
      </w:r>
    </w:p>
  </w:footnote>
  <w:footnote w:type="continuationSeparator" w:id="0">
    <w:p w14:paraId="39E5CFA4" w14:textId="77777777" w:rsidR="00A31AF3" w:rsidRDefault="00A3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65DC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6B7E"/>
    <w:rsid w:val="0026004D"/>
    <w:rsid w:val="002640DD"/>
    <w:rsid w:val="00275D12"/>
    <w:rsid w:val="002816BF"/>
    <w:rsid w:val="00284FEB"/>
    <w:rsid w:val="002860C4"/>
    <w:rsid w:val="00291B9F"/>
    <w:rsid w:val="002A1ABE"/>
    <w:rsid w:val="002B5741"/>
    <w:rsid w:val="00305409"/>
    <w:rsid w:val="003503D5"/>
    <w:rsid w:val="003609EF"/>
    <w:rsid w:val="0036231A"/>
    <w:rsid w:val="00363DF6"/>
    <w:rsid w:val="003674C0"/>
    <w:rsid w:val="00374DD4"/>
    <w:rsid w:val="003B3C8C"/>
    <w:rsid w:val="003B729C"/>
    <w:rsid w:val="003E1A36"/>
    <w:rsid w:val="00410371"/>
    <w:rsid w:val="004242F1"/>
    <w:rsid w:val="00434669"/>
    <w:rsid w:val="004A6835"/>
    <w:rsid w:val="004B17FF"/>
    <w:rsid w:val="004B75B7"/>
    <w:rsid w:val="004E1669"/>
    <w:rsid w:val="004E7876"/>
    <w:rsid w:val="00512317"/>
    <w:rsid w:val="0051580D"/>
    <w:rsid w:val="00547111"/>
    <w:rsid w:val="00570453"/>
    <w:rsid w:val="00592D74"/>
    <w:rsid w:val="005E2C44"/>
    <w:rsid w:val="00621188"/>
    <w:rsid w:val="006257ED"/>
    <w:rsid w:val="00677E82"/>
    <w:rsid w:val="00683C93"/>
    <w:rsid w:val="00695808"/>
    <w:rsid w:val="006B46FB"/>
    <w:rsid w:val="006C139C"/>
    <w:rsid w:val="006E21FB"/>
    <w:rsid w:val="00751825"/>
    <w:rsid w:val="0076678C"/>
    <w:rsid w:val="00792342"/>
    <w:rsid w:val="007977A8"/>
    <w:rsid w:val="007B512A"/>
    <w:rsid w:val="007C2097"/>
    <w:rsid w:val="007D6A07"/>
    <w:rsid w:val="007F7259"/>
    <w:rsid w:val="007F7F77"/>
    <w:rsid w:val="00803B82"/>
    <w:rsid w:val="008040A8"/>
    <w:rsid w:val="008279FA"/>
    <w:rsid w:val="00827ED7"/>
    <w:rsid w:val="008438B9"/>
    <w:rsid w:val="00843F64"/>
    <w:rsid w:val="008626E7"/>
    <w:rsid w:val="00870EE7"/>
    <w:rsid w:val="008863B9"/>
    <w:rsid w:val="008A45A6"/>
    <w:rsid w:val="008A6492"/>
    <w:rsid w:val="008C6D0B"/>
    <w:rsid w:val="008F686C"/>
    <w:rsid w:val="00913736"/>
    <w:rsid w:val="009148DE"/>
    <w:rsid w:val="00941BFE"/>
    <w:rsid w:val="00941E30"/>
    <w:rsid w:val="009777D9"/>
    <w:rsid w:val="00991B88"/>
    <w:rsid w:val="009A5753"/>
    <w:rsid w:val="009A579D"/>
    <w:rsid w:val="009E27D4"/>
    <w:rsid w:val="009E3297"/>
    <w:rsid w:val="009E6C24"/>
    <w:rsid w:val="009F734F"/>
    <w:rsid w:val="00A17406"/>
    <w:rsid w:val="00A246B6"/>
    <w:rsid w:val="00A313B7"/>
    <w:rsid w:val="00A31AF3"/>
    <w:rsid w:val="00A47E70"/>
    <w:rsid w:val="00A50CF0"/>
    <w:rsid w:val="00A542A2"/>
    <w:rsid w:val="00A56556"/>
    <w:rsid w:val="00A7671C"/>
    <w:rsid w:val="00AA2CBC"/>
    <w:rsid w:val="00AC5820"/>
    <w:rsid w:val="00AD1CD8"/>
    <w:rsid w:val="00B15017"/>
    <w:rsid w:val="00B258BB"/>
    <w:rsid w:val="00B43BA7"/>
    <w:rsid w:val="00B468EF"/>
    <w:rsid w:val="00B67B97"/>
    <w:rsid w:val="00B968C8"/>
    <w:rsid w:val="00BA3EC5"/>
    <w:rsid w:val="00BA51D9"/>
    <w:rsid w:val="00BB5DFC"/>
    <w:rsid w:val="00BD279D"/>
    <w:rsid w:val="00BD6BB8"/>
    <w:rsid w:val="00BE0B27"/>
    <w:rsid w:val="00BE70D2"/>
    <w:rsid w:val="00C45808"/>
    <w:rsid w:val="00C63703"/>
    <w:rsid w:val="00C66BA2"/>
    <w:rsid w:val="00C75CB0"/>
    <w:rsid w:val="00C95985"/>
    <w:rsid w:val="00CA21C3"/>
    <w:rsid w:val="00CC5026"/>
    <w:rsid w:val="00CC68D0"/>
    <w:rsid w:val="00D03F9A"/>
    <w:rsid w:val="00D06D51"/>
    <w:rsid w:val="00D24991"/>
    <w:rsid w:val="00D473FB"/>
    <w:rsid w:val="00D50255"/>
    <w:rsid w:val="00D54028"/>
    <w:rsid w:val="00D66520"/>
    <w:rsid w:val="00D905BD"/>
    <w:rsid w:val="00D91B51"/>
    <w:rsid w:val="00DA3849"/>
    <w:rsid w:val="00DB3065"/>
    <w:rsid w:val="00DE34CF"/>
    <w:rsid w:val="00DF27CE"/>
    <w:rsid w:val="00E02C44"/>
    <w:rsid w:val="00E12BEA"/>
    <w:rsid w:val="00E13F3D"/>
    <w:rsid w:val="00E20070"/>
    <w:rsid w:val="00E34898"/>
    <w:rsid w:val="00E43BB9"/>
    <w:rsid w:val="00E47A01"/>
    <w:rsid w:val="00E71623"/>
    <w:rsid w:val="00E8079D"/>
    <w:rsid w:val="00EB09B7"/>
    <w:rsid w:val="00EC02F2"/>
    <w:rsid w:val="00EE7D7C"/>
    <w:rsid w:val="00EF16DB"/>
    <w:rsid w:val="00F25012"/>
    <w:rsid w:val="00F25D98"/>
    <w:rsid w:val="00F300FB"/>
    <w:rsid w:val="00F83A3A"/>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DC468-2B64-418C-A392-833DDDBC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14</Pages>
  <Words>7908</Words>
  <Characters>45080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194</cp:revision>
  <cp:lastPrinted>1899-12-31T23:00:00Z</cp:lastPrinted>
  <dcterms:created xsi:type="dcterms:W3CDTF">2018-11-05T09:14:00Z</dcterms:created>
  <dcterms:modified xsi:type="dcterms:W3CDTF">2022-02-10T09:25:00Z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(3)Ac2VZ5tFktSeO5bGl8Zh9pCeQUcE5qkna2oZY59F9GrzRe5JsjdJ2wguuBLRHWVshV9mmBgL
jsqqufkkxeYHTCdDli04xbZPhsX8dr8/nfFgTEGPnE+iuJZqqesL0AmDcW2ACeHD83khxoTy
Yaz35wTlM8A/yfDOY6iW1CTSeXbHCkJojShgUHKYV0OHTzvrUdp72nEsxXqDEODDscPrVG9s
a6OK7luJ6EsTl1LZ/C</vt:lpwstr>
  </property>
  <property fmtid="{D5CDD505-2E9C-101B-9397-08002B2CF9AE}" pid="22" name="_2015_ms_pID_7253431">
    <vt:lpwstr>IAUdjSbHosvDuZ+3Axei3Gsdol+apfj5+lWoRyNu9d4RpfMMej5f5f
gd5rSsfdcqTpr1vWqFkccUZGHHOKvfkvmtsz7RisYMxEzasZewDMm7Bt+FCeHJHdEvPwGBVE
mmOVfK9Q9s7fF+9eKkiW5kfd6GZJmkIq1nw1sJpdw7KP1hVwxsl32M9U9YYfG/OpAUWSmM+j
HZ/RkQ20gLkfqd2zjNHat3lqeas+ybGli8ml</vt:lpwstr>
  </property>
  <property fmtid="{D5CDD505-2E9C-101B-9397-08002B2CF9AE}" pid="23" name="_2015_ms_pID_7253432">
    <vt:lpwstr>pw==</vt:lpwstr>
  </property>
</Properties>
</file>